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bookmarkStart w:id="0" w:name="_GoBack"/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bookmarkEnd w:id="0"/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:rsidR="00D3525D" w:rsidRDefault="00D3525D">
      <w:bookmarkStart w:id="1" w:name="_APPENDIX_VI:"/>
      <w:bookmarkEnd w:id="1"/>
    </w:p>
    <w:sectPr w:rsidR="00D3525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341" w:rsidRDefault="00184341" w:rsidP="00017815">
      <w:pPr>
        <w:spacing w:after="0"/>
      </w:pPr>
      <w:r>
        <w:separator/>
      </w:r>
    </w:p>
  </w:endnote>
  <w:endnote w:type="continuationSeparator" w:id="0">
    <w:p w:rsidR="00184341" w:rsidRDefault="0018434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341" w:rsidRDefault="00184341" w:rsidP="00017815">
      <w:pPr>
        <w:spacing w:after="0"/>
      </w:pPr>
      <w:r>
        <w:separator/>
      </w:r>
    </w:p>
  </w:footnote>
  <w:footnote w:type="continuationSeparator" w:id="0">
    <w:p w:rsidR="00184341" w:rsidRDefault="00184341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20E7B"/>
    <w:rsid w:val="00A22CB8"/>
    <w:rsid w:val="00A26D1D"/>
    <w:rsid w:val="00A9308C"/>
    <w:rsid w:val="00A97B8E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July%202013\Model%20Forms\MF%202.4%20H%20and%20S%20Compliance%20Declaration%20by%20All%20General%20Service%20Providers%20v1.0%2016-07-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3B4B0292-2DF0-4C2D-B8C3-BE03F4695B5A}"/>
</file>

<file path=customXml/itemProps2.xml><?xml version="1.0" encoding="utf-8"?>
<ds:datastoreItem xmlns:ds="http://schemas.openxmlformats.org/officeDocument/2006/customXml" ds:itemID="{23C3E2AB-941D-4158-AB7E-5AD4369EA2C9}"/>
</file>

<file path=customXml/itemProps3.xml><?xml version="1.0" encoding="utf-8"?>
<ds:datastoreItem xmlns:ds="http://schemas.openxmlformats.org/officeDocument/2006/customXml" ds:itemID="{3EDA38C3-03CF-4C8B-8172-3025FF21BC38}"/>
</file>

<file path=docProps/app.xml><?xml version="1.0" encoding="utf-8"?>
<Properties xmlns="http://schemas.openxmlformats.org/officeDocument/2006/extended-properties" xmlns:vt="http://schemas.openxmlformats.org/officeDocument/2006/docPropsVTypes">
  <Template>MF 2.4 H and S Compliance Declaration by All General Service Providers v1.0 16-07-2013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Eileen Dalton</cp:lastModifiedBy>
  <cp:revision>3</cp:revision>
  <dcterms:created xsi:type="dcterms:W3CDTF">2018-03-13T13:35:00Z</dcterms:created>
  <dcterms:modified xsi:type="dcterms:W3CDTF">2018-03-13T13:36:00Z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